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1FD" w:rsidRPr="00A4457C" w:rsidRDefault="001611FD" w:rsidP="008319AA">
      <w:pPr>
        <w:rPr>
          <w:rFonts w:ascii="宋体" w:eastAsia="宋体"/>
          <w:b/>
          <w:sz w:val="28"/>
          <w:szCs w:val="28"/>
        </w:rPr>
      </w:pPr>
      <w:r w:rsidRPr="00A4457C">
        <w:rPr>
          <w:rFonts w:ascii="宋体" w:hAnsi="宋体" w:hint="eastAsia"/>
          <w:b/>
          <w:sz w:val="28"/>
          <w:szCs w:val="28"/>
        </w:rPr>
        <w:t>附件二：</w:t>
      </w:r>
    </w:p>
    <w:p w:rsidR="001611FD" w:rsidRPr="00E90D42" w:rsidRDefault="001611FD" w:rsidP="00646B5A">
      <w:pPr>
        <w:ind w:firstLineChars="245" w:firstLine="31680"/>
        <w:rPr>
          <w:rFonts w:ascii="宋体" w:eastAsia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相山区</w:t>
      </w:r>
      <w:r w:rsidRPr="00E90D42">
        <w:rPr>
          <w:rFonts w:ascii="宋体" w:hAnsi="宋体" w:hint="eastAsia"/>
          <w:b/>
          <w:sz w:val="28"/>
          <w:szCs w:val="28"/>
        </w:rPr>
        <w:t>教师资格认定现场确认受理单位及联系人一览表</w:t>
      </w:r>
    </w:p>
    <w:tbl>
      <w:tblPr>
        <w:tblpPr w:leftFromText="180" w:rightFromText="180" w:vertAnchor="text" w:horzAnchor="margin" w:tblpXSpec="center" w:tblpY="426"/>
        <w:tblW w:w="10031" w:type="dxa"/>
        <w:tblLayout w:type="fixed"/>
        <w:tblLook w:val="0000"/>
      </w:tblPr>
      <w:tblGrid>
        <w:gridCol w:w="2124"/>
        <w:gridCol w:w="1444"/>
        <w:gridCol w:w="1360"/>
        <w:gridCol w:w="5103"/>
      </w:tblGrid>
      <w:tr w:rsidR="001611FD" w:rsidRPr="00E90D42" w:rsidTr="00AB1ECC">
        <w:trPr>
          <w:trHeight w:val="691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现场确认点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1611FD">
            <w:pPr>
              <w:spacing w:line="480" w:lineRule="exact"/>
              <w:ind w:firstLineChars="625" w:firstLine="31680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备</w:t>
            </w:r>
            <w:r w:rsidRPr="00E90D42"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</w:t>
            </w: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注</w:t>
            </w:r>
          </w:p>
        </w:tc>
      </w:tr>
      <w:tr w:rsidR="001611FD" w:rsidRPr="00E90D42" w:rsidTr="00AB1ECC">
        <w:trPr>
          <w:trHeight w:val="603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淮北市教育局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任</w:t>
            </w:r>
            <w:r w:rsidRPr="00E90D42">
              <w:rPr>
                <w:rFonts w:ascii="宋体" w:hAnsi="宋体" w:cs="宋体"/>
                <w:color w:val="000000"/>
                <w:sz w:val="28"/>
                <w:szCs w:val="28"/>
              </w:rPr>
              <w:t xml:space="preserve">  </w:t>
            </w: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军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/>
                <w:color w:val="000000"/>
                <w:sz w:val="28"/>
                <w:szCs w:val="28"/>
              </w:rPr>
              <w:t>38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96808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全市高中及中等职业学校教师格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（咨询）</w:t>
            </w:r>
          </w:p>
        </w:tc>
      </w:tr>
      <w:tr w:rsidR="001611FD" w:rsidRPr="00E90D42" w:rsidTr="00AB1ECC">
        <w:trPr>
          <w:trHeight w:val="603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相山区教育局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rPr>
                <w:rFonts w:ascii="宋体" w:eastAsia="宋体"/>
                <w:sz w:val="28"/>
                <w:szCs w:val="28"/>
              </w:rPr>
            </w:pPr>
            <w:r w:rsidRPr="00E90D42">
              <w:rPr>
                <w:rFonts w:ascii="宋体" w:hAnsi="宋体" w:hint="eastAsia"/>
                <w:sz w:val="28"/>
                <w:szCs w:val="28"/>
              </w:rPr>
              <w:t>朱从华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rPr>
                <w:rFonts w:ascii="宋体" w:eastAsia="宋体"/>
                <w:sz w:val="28"/>
                <w:szCs w:val="28"/>
              </w:rPr>
            </w:pPr>
            <w:r w:rsidRPr="00E90D42">
              <w:rPr>
                <w:rFonts w:ascii="宋体" w:hAnsi="宋体"/>
                <w:sz w:val="28"/>
                <w:szCs w:val="28"/>
              </w:rPr>
              <w:t>2183662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AB1ECC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辖区内幼儿园、小学、初中教师资格</w:t>
            </w:r>
          </w:p>
        </w:tc>
      </w:tr>
      <w:tr w:rsidR="001611FD" w:rsidRPr="00E90D42" w:rsidTr="00AB1ECC">
        <w:trPr>
          <w:trHeight w:val="603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646B5A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相山区教育局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646B5A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张守彬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646B5A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2183662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11FD" w:rsidRPr="00E90D42" w:rsidRDefault="001611FD" w:rsidP="00646B5A">
            <w:pPr>
              <w:spacing w:line="480" w:lineRule="exact"/>
              <w:rPr>
                <w:rFonts w:ascii="宋体" w:eastAsia="宋体" w:cs="宋体"/>
                <w:color w:val="000000"/>
                <w:sz w:val="28"/>
                <w:szCs w:val="28"/>
              </w:rPr>
            </w:pPr>
            <w:r w:rsidRPr="00E90D42">
              <w:rPr>
                <w:rFonts w:ascii="宋体" w:hAnsi="宋体" w:cs="宋体" w:hint="eastAsia"/>
                <w:color w:val="000000"/>
                <w:sz w:val="28"/>
                <w:szCs w:val="28"/>
              </w:rPr>
              <w:t>辖区内幼儿园、小学、初中教师资格</w:t>
            </w:r>
          </w:p>
        </w:tc>
      </w:tr>
    </w:tbl>
    <w:p w:rsidR="001611FD" w:rsidRDefault="001611FD" w:rsidP="008319AA"/>
    <w:p w:rsidR="001611FD" w:rsidRPr="008319AA" w:rsidRDefault="001611FD"/>
    <w:sectPr w:rsidR="001611FD" w:rsidRPr="008319AA" w:rsidSect="00A91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FD" w:rsidRDefault="001611FD">
      <w:r>
        <w:separator/>
      </w:r>
    </w:p>
  </w:endnote>
  <w:endnote w:type="continuationSeparator" w:id="0">
    <w:p w:rsidR="001611FD" w:rsidRDefault="00161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FD" w:rsidRDefault="001611FD">
      <w:r>
        <w:separator/>
      </w:r>
    </w:p>
  </w:footnote>
  <w:footnote w:type="continuationSeparator" w:id="0">
    <w:p w:rsidR="001611FD" w:rsidRDefault="001611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9AA"/>
    <w:rsid w:val="001611FD"/>
    <w:rsid w:val="003214A3"/>
    <w:rsid w:val="00464C2E"/>
    <w:rsid w:val="0051445F"/>
    <w:rsid w:val="0059750D"/>
    <w:rsid w:val="00646B5A"/>
    <w:rsid w:val="008319AA"/>
    <w:rsid w:val="009E150A"/>
    <w:rsid w:val="00A4457C"/>
    <w:rsid w:val="00A91875"/>
    <w:rsid w:val="00AB1ECC"/>
    <w:rsid w:val="00BE7A0D"/>
    <w:rsid w:val="00E9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9AA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46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B6CAC"/>
    <w:rPr>
      <w:rFonts w:ascii="Times New Roman" w:eastAsia="仿宋_GB2312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46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B6CAC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25</Words>
  <Characters>143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钱伟</dc:creator>
  <cp:keywords/>
  <dc:description/>
  <cp:lastModifiedBy>Users</cp:lastModifiedBy>
  <cp:revision>8</cp:revision>
  <dcterms:created xsi:type="dcterms:W3CDTF">2018-04-04T00:27:00Z</dcterms:created>
  <dcterms:modified xsi:type="dcterms:W3CDTF">2018-04-08T02:36:00Z</dcterms:modified>
</cp:coreProperties>
</file>